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018E9B4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F01FD1">
        <w:rPr>
          <w:rStyle w:val="Strong"/>
          <w:rFonts w:asciiTheme="minorHAnsi" w:hAnsiTheme="minorHAnsi" w:cstheme="minorHAnsi"/>
          <w:lang w:val="en-GB"/>
        </w:rPr>
        <w:t>21-G014-21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7B1EADD2" w14:textId="77777777" w:rsidR="00526C87" w:rsidRPr="00A576A3" w:rsidRDefault="00526C87" w:rsidP="00526C87">
      <w:pPr>
        <w:shd w:val="clear" w:color="auto" w:fill="FFFFFF"/>
        <w:spacing w:before="0"/>
        <w:textAlignment w:val="baseline"/>
        <w:rPr>
          <w:rFonts w:ascii="Arial" w:eastAsia="Times New Roman" w:hAnsi="Arial" w:cs="Arial"/>
          <w:sz w:val="22"/>
          <w:szCs w:val="22"/>
        </w:rPr>
      </w:pPr>
      <w:r w:rsidRPr="00A576A3">
        <w:rPr>
          <w:rFonts w:ascii="Arial" w:eastAsia="Times New Roman" w:hAnsi="Arial" w:cs="Arial"/>
          <w:sz w:val="22"/>
          <w:szCs w:val="22"/>
        </w:rPr>
        <w:t>These items are key equipment needed for the media unit and without those we won't be able to fulfill our tasks. To name a few, to produce awareness clips and promotions even to come up with radio programmes to bridge information to the public for their cooperations etc.....</w:t>
      </w:r>
      <w:r w:rsidRPr="00A576A3">
        <w:rPr>
          <w:rFonts w:ascii="Arial" w:eastAsia="Times New Roman" w:hAnsi="Arial" w:cs="Arial"/>
          <w:sz w:val="22"/>
          <w:szCs w:val="22"/>
        </w:rPr>
        <w:br/>
      </w:r>
    </w:p>
    <w:p w14:paraId="3C8E1CDE" w14:textId="77777777" w:rsidR="00526C87" w:rsidRDefault="00526C87" w:rsidP="00526C87">
      <w:pPr>
        <w:shd w:val="clear" w:color="auto" w:fill="FFFFFF"/>
        <w:spacing w:before="0"/>
        <w:textAlignment w:val="baseline"/>
        <w:rPr>
          <w:rFonts w:ascii="Arial" w:eastAsia="Times New Roman" w:hAnsi="Arial" w:cs="Arial"/>
          <w:sz w:val="22"/>
          <w:szCs w:val="22"/>
        </w:rPr>
      </w:pPr>
      <w:r w:rsidRPr="00A576A3">
        <w:rPr>
          <w:rFonts w:ascii="Arial" w:eastAsia="Times New Roman" w:hAnsi="Arial" w:cs="Arial"/>
          <w:sz w:val="22"/>
          <w:szCs w:val="22"/>
        </w:rPr>
        <w:t>We will perform our duties effectively if we have those needed equipment even to fulfill tasks under MSP etc..</w:t>
      </w:r>
      <w:bookmarkStart w:id="6" w:name="_Toc312171709"/>
    </w:p>
    <w:p w14:paraId="2B07EC71" w14:textId="77777777" w:rsidR="00526C87" w:rsidRDefault="00526C87" w:rsidP="00526C87">
      <w:pPr>
        <w:shd w:val="clear" w:color="auto" w:fill="FFFFFF"/>
        <w:spacing w:before="0"/>
        <w:textAlignment w:val="baseline"/>
        <w:rPr>
          <w:rFonts w:ascii="Arial" w:eastAsia="Times New Roman" w:hAnsi="Arial" w:cs="Arial"/>
          <w:sz w:val="22"/>
          <w:szCs w:val="22"/>
        </w:rPr>
      </w:pPr>
    </w:p>
    <w:p w14:paraId="000280F4" w14:textId="32F6397B" w:rsidR="00C44890" w:rsidRPr="00492684" w:rsidRDefault="002A4740" w:rsidP="00526C87">
      <w:pPr>
        <w:shd w:val="clear" w:color="auto" w:fill="FFFFFF"/>
        <w:spacing w:before="0"/>
        <w:textAlignment w:val="baseline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63B9B8A8" w14:textId="236CD5E9" w:rsidR="002A4740" w:rsidRPr="00492684" w:rsidRDefault="00A912D3" w:rsidP="00C44890">
      <w:pPr>
        <w:rPr>
          <w:lang w:val="en-GB"/>
        </w:rPr>
      </w:pPr>
      <w:r w:rsidRPr="00A576A3">
        <w:rPr>
          <w:lang w:val="en-GB"/>
        </w:rPr>
        <w:t xml:space="preserve">Not </w:t>
      </w:r>
      <w:r w:rsidR="00657AB8" w:rsidRPr="00A576A3">
        <w:rPr>
          <w:lang w:val="en-GB"/>
        </w:rPr>
        <w:t>necessary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14A79919" w:rsidR="00C44890" w:rsidRPr="00492684" w:rsidRDefault="00797633" w:rsidP="00C44890">
      <w:pPr>
        <w:rPr>
          <w:lang w:val="en-GB"/>
        </w:rPr>
      </w:pPr>
      <w:r w:rsidRPr="00A576A3">
        <w:rPr>
          <w:lang w:val="en-GB"/>
        </w:rPr>
        <w:t xml:space="preserve">Not </w:t>
      </w:r>
      <w:r>
        <w:rPr>
          <w:lang w:val="en-GB"/>
        </w:rPr>
        <w:t xml:space="preserve">necessary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2C8D6021" w:rsidR="00C44890" w:rsidRPr="00492684" w:rsidRDefault="00995067" w:rsidP="00C44890">
      <w:pPr>
        <w:rPr>
          <w:lang w:val="en-GB"/>
        </w:rPr>
      </w:pPr>
      <w:r>
        <w:rPr>
          <w:lang w:val="en-GB"/>
        </w:rPr>
        <w:t>31 January 2022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0F927E2C" w:rsidR="00C44890" w:rsidRPr="00492684" w:rsidRDefault="00797633" w:rsidP="00C44890">
      <w:pPr>
        <w:rPr>
          <w:i/>
          <w:iCs/>
          <w:lang w:val="en-GB"/>
        </w:rPr>
      </w:pPr>
      <w:r w:rsidRPr="00F01FD1">
        <w:rPr>
          <w:i/>
          <w:iCs/>
          <w:lang w:val="en-GB"/>
        </w:rPr>
        <w:t>See list of items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9950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3CE9F2F6" w:rsidR="002A4740" w:rsidRPr="00492684" w:rsidRDefault="0023709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37097">
              <w:rPr>
                <w:lang w:val="en-GB"/>
              </w:rPr>
              <w:t>Dracast LED500 S-Series Bi-Color 3-Light Kit with V-Mount Battery Plates and Soft Case</w:t>
            </w:r>
          </w:p>
        </w:tc>
        <w:tc>
          <w:tcPr>
            <w:tcW w:w="1134" w:type="dxa"/>
          </w:tcPr>
          <w:p w14:paraId="352597C6" w14:textId="761AA3C0" w:rsidR="002A4740" w:rsidRPr="00492684" w:rsidRDefault="0023709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3C7D49EC" w:rsidR="002A4740" w:rsidRPr="00492684" w:rsidRDefault="001125F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13B5A4AE" w14:textId="4C97146A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774E0324" w14:textId="3A7B6733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27F8A6CA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37097">
              <w:rPr>
                <w:lang w:val="en-GB"/>
              </w:rPr>
              <w:t>D-Fuse D-Fuse DF-1L Collapsible Universal Softbox (12x12" Rear Opening)</w:t>
            </w:r>
          </w:p>
        </w:tc>
        <w:tc>
          <w:tcPr>
            <w:tcW w:w="1134" w:type="dxa"/>
          </w:tcPr>
          <w:p w14:paraId="468F09AE" w14:textId="3AC644C8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8733891" w14:textId="054A8BBD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14C9A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2B32EE03" w14:textId="617621C3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4278F09A" w14:textId="5BE1C4CD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EF2918A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37097">
              <w:rPr>
                <w:lang w:val="en-GB"/>
              </w:rPr>
              <w:t>Rosco Cinegel Sampler Filter Kit (20 x 24")</w:t>
            </w:r>
          </w:p>
        </w:tc>
        <w:tc>
          <w:tcPr>
            <w:tcW w:w="1134" w:type="dxa"/>
          </w:tcPr>
          <w:p w14:paraId="7E95E12C" w14:textId="63498AFD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56EC4DFE" w14:textId="17DF8F2E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14C9A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7F47D2E5" w14:textId="5DA69732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50AC8E16" w14:textId="0172A703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22C563DA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125F7">
              <w:rPr>
                <w:lang w:val="en-GB"/>
              </w:rPr>
              <w:t>Rode Complete Studio Kit with AI-1 Audio Interface, NT1 Microphone, SM6 Shockmount, and XLR Cable</w:t>
            </w:r>
          </w:p>
        </w:tc>
        <w:tc>
          <w:tcPr>
            <w:tcW w:w="1134" w:type="dxa"/>
          </w:tcPr>
          <w:p w14:paraId="7287B7A9" w14:textId="099458F9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5B9DD2CB" w14:textId="7684900E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14C9A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267DCF78" w14:textId="6E1B6D9B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3A1982D0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272A9D3" w14:textId="2E84B0B1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5</w:t>
            </w:r>
          </w:p>
        </w:tc>
        <w:tc>
          <w:tcPr>
            <w:tcW w:w="4678" w:type="dxa"/>
          </w:tcPr>
          <w:p w14:paraId="33E9E73C" w14:textId="38B7E837" w:rsidR="00995067" w:rsidRPr="001125F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125F7">
              <w:rPr>
                <w:lang w:val="en-GB"/>
              </w:rPr>
              <w:t>MSI 17.3" Creator 17 Laptop</w:t>
            </w:r>
          </w:p>
        </w:tc>
        <w:tc>
          <w:tcPr>
            <w:tcW w:w="1134" w:type="dxa"/>
          </w:tcPr>
          <w:p w14:paraId="2F58ABB6" w14:textId="025449F2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7C02075" w14:textId="569759B4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214C9A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20AA2350" w14:textId="68AA4D65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107DEDED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952A24C" w14:textId="337B3E88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lastRenderedPageBreak/>
              <w:t>6</w:t>
            </w:r>
          </w:p>
        </w:tc>
        <w:tc>
          <w:tcPr>
            <w:tcW w:w="4678" w:type="dxa"/>
          </w:tcPr>
          <w:p w14:paraId="52292143" w14:textId="220AB700" w:rsidR="00995067" w:rsidRPr="001125F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CalDigit TS3 Plus 15-Port Thunderbolt 3 Dock (Space Gray)</w:t>
            </w:r>
          </w:p>
        </w:tc>
        <w:tc>
          <w:tcPr>
            <w:tcW w:w="1134" w:type="dxa"/>
          </w:tcPr>
          <w:p w14:paraId="0EEDF783" w14:textId="77ED0933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5A3D0CD8" w14:textId="7C5D6A21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73229368" w14:textId="320C6488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3672A957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D92C953" w14:textId="1A1AC525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7</w:t>
            </w:r>
          </w:p>
        </w:tc>
        <w:tc>
          <w:tcPr>
            <w:tcW w:w="4678" w:type="dxa"/>
          </w:tcPr>
          <w:p w14:paraId="13425357" w14:textId="0AD36386" w:rsidR="00995067" w:rsidRPr="001125F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MSI AGILITY GD70 Gaming Mouse Pad</w:t>
            </w:r>
          </w:p>
        </w:tc>
        <w:tc>
          <w:tcPr>
            <w:tcW w:w="1134" w:type="dxa"/>
          </w:tcPr>
          <w:p w14:paraId="7283F071" w14:textId="61759BF6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4AAC15F6" w14:textId="26BD7FCE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46D36265" w14:textId="725F52DC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3234370A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FBC3BBA" w14:textId="1009D8D6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8</w:t>
            </w:r>
          </w:p>
        </w:tc>
        <w:tc>
          <w:tcPr>
            <w:tcW w:w="4678" w:type="dxa"/>
          </w:tcPr>
          <w:p w14:paraId="734C4A6D" w14:textId="26FBB866" w:rsidR="00995067" w:rsidRPr="001125F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SanDisk 64GB Ultra USB 3.0 Flash Drive</w:t>
            </w:r>
          </w:p>
        </w:tc>
        <w:tc>
          <w:tcPr>
            <w:tcW w:w="1134" w:type="dxa"/>
          </w:tcPr>
          <w:p w14:paraId="50D01B2D" w14:textId="737EC5C2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559" w:type="dxa"/>
          </w:tcPr>
          <w:p w14:paraId="5AAF769F" w14:textId="4EDCD994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18669379" w14:textId="3AE9495D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3FDC141D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830494F" w14:textId="64D04CA7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9</w:t>
            </w:r>
          </w:p>
        </w:tc>
        <w:tc>
          <w:tcPr>
            <w:tcW w:w="4678" w:type="dxa"/>
          </w:tcPr>
          <w:p w14:paraId="0F792AE7" w14:textId="6407CF62" w:rsidR="00995067" w:rsidRPr="001125F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Microsoft Wireless Mouse 1850 (Black)</w:t>
            </w:r>
          </w:p>
        </w:tc>
        <w:tc>
          <w:tcPr>
            <w:tcW w:w="1134" w:type="dxa"/>
          </w:tcPr>
          <w:p w14:paraId="366F932B" w14:textId="088CF202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16DBBC0" w14:textId="0993D125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19C89A81" w14:textId="0D8832F9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6E16B013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8FC80C9" w14:textId="3BF82B52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10</w:t>
            </w:r>
          </w:p>
        </w:tc>
        <w:tc>
          <w:tcPr>
            <w:tcW w:w="4678" w:type="dxa"/>
          </w:tcPr>
          <w:p w14:paraId="09E5A093" w14:textId="451BE4E4" w:rsidR="00995067" w:rsidRPr="001125F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HYPER HyperStand Aluminum Alloy Laptop Stand (Gray)</w:t>
            </w:r>
          </w:p>
        </w:tc>
        <w:tc>
          <w:tcPr>
            <w:tcW w:w="1134" w:type="dxa"/>
          </w:tcPr>
          <w:p w14:paraId="494DDD20" w14:textId="78023A8C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4B28F788" w14:textId="06CB2BC5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7DACED40" w14:textId="7AA9E7D1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2AFE7030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76DC49B" w14:textId="0F651F6F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11</w:t>
            </w:r>
          </w:p>
        </w:tc>
        <w:tc>
          <w:tcPr>
            <w:tcW w:w="4678" w:type="dxa"/>
          </w:tcPr>
          <w:p w14:paraId="491C6A51" w14:textId="7F0727C1" w:rsidR="00995067" w:rsidRPr="001125F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Senal SMH-1000 Professional Field and Studio Monitor Headphones (3-Pack)</w:t>
            </w:r>
          </w:p>
        </w:tc>
        <w:tc>
          <w:tcPr>
            <w:tcW w:w="1134" w:type="dxa"/>
          </w:tcPr>
          <w:p w14:paraId="62277094" w14:textId="04B3925A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1E16BEBA" w14:textId="3B5AE84D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699F9AB1" w14:textId="2A0F5159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7B135D91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5AD3BAE" w14:textId="2EB12289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12</w:t>
            </w:r>
          </w:p>
        </w:tc>
        <w:tc>
          <w:tcPr>
            <w:tcW w:w="4678" w:type="dxa"/>
          </w:tcPr>
          <w:p w14:paraId="31D73FE1" w14:textId="66037FB3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Pelican U100 Urban Elite Backpack for 15" Laptop and 17" Apple Laptop (Black)</w:t>
            </w:r>
          </w:p>
        </w:tc>
        <w:tc>
          <w:tcPr>
            <w:tcW w:w="1134" w:type="dxa"/>
          </w:tcPr>
          <w:p w14:paraId="29BA6106" w14:textId="02C618D7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6E28E530" w14:textId="298EB39B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31ED639D" w14:textId="7518317E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4CAC3DA2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3742B62" w14:textId="4CBA2E12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13</w:t>
            </w:r>
          </w:p>
        </w:tc>
        <w:tc>
          <w:tcPr>
            <w:tcW w:w="4678" w:type="dxa"/>
          </w:tcPr>
          <w:p w14:paraId="1AB0FF28" w14:textId="154E6F7D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SanDisk 2TB Extreme PRO Portable SSD V2</w:t>
            </w:r>
          </w:p>
        </w:tc>
        <w:tc>
          <w:tcPr>
            <w:tcW w:w="1134" w:type="dxa"/>
          </w:tcPr>
          <w:p w14:paraId="13396FFC" w14:textId="78CD9B27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1D89D0D8" w14:textId="628D0EC8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4B1DAE15" w14:textId="0650CB8E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6FCCEF8D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34391E0" w14:textId="42E3F274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14</w:t>
            </w:r>
          </w:p>
        </w:tc>
        <w:tc>
          <w:tcPr>
            <w:tcW w:w="4678" w:type="dxa"/>
          </w:tcPr>
          <w:p w14:paraId="324018D1" w14:textId="0AAE82F8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Wacom Intuos Pro Creative Pen Tablet (Small)</w:t>
            </w:r>
          </w:p>
        </w:tc>
        <w:tc>
          <w:tcPr>
            <w:tcW w:w="1134" w:type="dxa"/>
          </w:tcPr>
          <w:p w14:paraId="6004C69E" w14:textId="1E9FF02C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32447A2F" w14:textId="587D07D0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08102E4D" w14:textId="5FACE131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11A0706E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6DE52F" w14:textId="4E454359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15</w:t>
            </w:r>
          </w:p>
        </w:tc>
        <w:tc>
          <w:tcPr>
            <w:tcW w:w="4678" w:type="dxa"/>
          </w:tcPr>
          <w:p w14:paraId="3AFE08A7" w14:textId="3D7E0261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Pelican 0915 Memory Card Case for 12 SD, 6 miniSD, and 6 microSD Cards (Black)</w:t>
            </w:r>
          </w:p>
        </w:tc>
        <w:tc>
          <w:tcPr>
            <w:tcW w:w="1134" w:type="dxa"/>
          </w:tcPr>
          <w:p w14:paraId="3E9EBA92" w14:textId="55079304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6A684CF3" w14:textId="4FA1ABC0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3E5D0548" w14:textId="38D1CEAF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42D9690E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C16DBB9" w14:textId="69EB9C07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16</w:t>
            </w:r>
          </w:p>
        </w:tc>
        <w:tc>
          <w:tcPr>
            <w:tcW w:w="4678" w:type="dxa"/>
          </w:tcPr>
          <w:p w14:paraId="43F84304" w14:textId="21CB98F8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Seagate 4TB IronWolf 5900 rpm SATA III 3.5" Internal NAS HDD (CMR, Retail)</w:t>
            </w:r>
          </w:p>
        </w:tc>
        <w:tc>
          <w:tcPr>
            <w:tcW w:w="1134" w:type="dxa"/>
          </w:tcPr>
          <w:p w14:paraId="262FBF34" w14:textId="1AB82216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59" w:type="dxa"/>
          </w:tcPr>
          <w:p w14:paraId="10C70410" w14:textId="0846C1E4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3DF388F1" w14:textId="412DACF1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02F436A8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0BCDD1E" w14:textId="001963E8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17</w:t>
            </w:r>
          </w:p>
        </w:tc>
        <w:tc>
          <w:tcPr>
            <w:tcW w:w="4678" w:type="dxa"/>
          </w:tcPr>
          <w:p w14:paraId="587B8231" w14:textId="0826337C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WD 4TB Elements Portable USB 3.0 External Hard Drive</w:t>
            </w:r>
          </w:p>
        </w:tc>
        <w:tc>
          <w:tcPr>
            <w:tcW w:w="1134" w:type="dxa"/>
          </w:tcPr>
          <w:p w14:paraId="153E77C8" w14:textId="5B0E7767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1885EF4D" w14:textId="1D88F2D7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653A26ED" w14:textId="28DEF1A9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343C5320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3BF7110" w14:textId="35518313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18</w:t>
            </w:r>
          </w:p>
        </w:tc>
        <w:tc>
          <w:tcPr>
            <w:tcW w:w="4678" w:type="dxa"/>
          </w:tcPr>
          <w:p w14:paraId="326127B7" w14:textId="15A7F568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Canon EF 50mm f/1.8 STM Lens + Speedlite EL-100 Creative Photography Kit</w:t>
            </w:r>
          </w:p>
        </w:tc>
        <w:tc>
          <w:tcPr>
            <w:tcW w:w="1134" w:type="dxa"/>
          </w:tcPr>
          <w:p w14:paraId="543D5419" w14:textId="5A431877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4FD01AE6" w14:textId="29D8DFA0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7DA4BEE5" w14:textId="625A1D89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6487DABF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9605E1E" w14:textId="0A987FDD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19</w:t>
            </w:r>
          </w:p>
        </w:tc>
        <w:tc>
          <w:tcPr>
            <w:tcW w:w="4678" w:type="dxa"/>
          </w:tcPr>
          <w:p w14:paraId="61078362" w14:textId="1DDA49C6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Ruggard Journey 54 DSLR Shoulder Bag (Black)</w:t>
            </w:r>
          </w:p>
        </w:tc>
        <w:tc>
          <w:tcPr>
            <w:tcW w:w="1134" w:type="dxa"/>
          </w:tcPr>
          <w:p w14:paraId="78482250" w14:textId="282CD062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02593D7E" w14:textId="0007B57A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3498C9F0" w14:textId="42608DDD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48D05E81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CE46030" w14:textId="72B7F2F6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20</w:t>
            </w:r>
          </w:p>
        </w:tc>
        <w:tc>
          <w:tcPr>
            <w:tcW w:w="4678" w:type="dxa"/>
          </w:tcPr>
          <w:p w14:paraId="504AEC06" w14:textId="31579270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SanDisk 64GB Extreme PRO UHS-I SDXC Memory Card</w:t>
            </w:r>
          </w:p>
        </w:tc>
        <w:tc>
          <w:tcPr>
            <w:tcW w:w="1134" w:type="dxa"/>
          </w:tcPr>
          <w:p w14:paraId="654D932B" w14:textId="501465CE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59" w:type="dxa"/>
          </w:tcPr>
          <w:p w14:paraId="6C13D586" w14:textId="42C9AD36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4FF36E04" w14:textId="08E48243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6AB71473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D517A87" w14:textId="447936BF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21</w:t>
            </w:r>
          </w:p>
        </w:tc>
        <w:tc>
          <w:tcPr>
            <w:tcW w:w="4678" w:type="dxa"/>
          </w:tcPr>
          <w:p w14:paraId="19D68801" w14:textId="12C5FB2A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562C449C" w14:textId="33D523AA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B5101FD" w14:textId="4E06CAAF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6DC647A2" w14:textId="74CE9272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78E6FEB6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A37377" w14:textId="47134063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22</w:t>
            </w:r>
          </w:p>
        </w:tc>
        <w:tc>
          <w:tcPr>
            <w:tcW w:w="4678" w:type="dxa"/>
          </w:tcPr>
          <w:p w14:paraId="3B915840" w14:textId="6D57A4A0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Impact 5-in-1 Collapsible Oval Reflector (42 x 72")</w:t>
            </w:r>
          </w:p>
        </w:tc>
        <w:tc>
          <w:tcPr>
            <w:tcW w:w="1134" w:type="dxa"/>
          </w:tcPr>
          <w:p w14:paraId="51F3612F" w14:textId="00A43343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00E426A3" w14:textId="759A696C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4BAAF788" w14:textId="501CD2A5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3845BCFF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B2FD499" w14:textId="5249FDC3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23</w:t>
            </w:r>
          </w:p>
        </w:tc>
        <w:tc>
          <w:tcPr>
            <w:tcW w:w="4678" w:type="dxa"/>
          </w:tcPr>
          <w:p w14:paraId="74FBF41B" w14:textId="23EECEB5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Synology DiskStation DS1821+ 8-Bay NAS Enclosure</w:t>
            </w:r>
          </w:p>
        </w:tc>
        <w:tc>
          <w:tcPr>
            <w:tcW w:w="1134" w:type="dxa"/>
          </w:tcPr>
          <w:p w14:paraId="00D099D6" w14:textId="588BA776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5DAA5B1E" w14:textId="3FCB49DF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6B766676" w14:textId="7715BBE5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155E2DA2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A9C2E7F" w14:textId="35CE4177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24</w:t>
            </w:r>
          </w:p>
        </w:tc>
        <w:tc>
          <w:tcPr>
            <w:tcW w:w="4678" w:type="dxa"/>
          </w:tcPr>
          <w:p w14:paraId="04B0AB3C" w14:textId="32DE2C40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Impact Collapsible Background V2 Kit (5 x 7', Black/White)</w:t>
            </w:r>
          </w:p>
        </w:tc>
        <w:tc>
          <w:tcPr>
            <w:tcW w:w="1134" w:type="dxa"/>
          </w:tcPr>
          <w:p w14:paraId="08A5E242" w14:textId="396AFD7E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5EE5C010" w14:textId="74DDD0BE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2F060798" w14:textId="25E6C58A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3A3D6475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6504908" w14:textId="02EA1095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25</w:t>
            </w:r>
          </w:p>
        </w:tc>
        <w:tc>
          <w:tcPr>
            <w:tcW w:w="4678" w:type="dxa"/>
          </w:tcPr>
          <w:p w14:paraId="410E7AF8" w14:textId="670688D1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Canon Speedlite 600EX II-RT</w:t>
            </w:r>
          </w:p>
        </w:tc>
        <w:tc>
          <w:tcPr>
            <w:tcW w:w="1134" w:type="dxa"/>
          </w:tcPr>
          <w:p w14:paraId="6390455F" w14:textId="00BBA30E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30C24014" w14:textId="7C9DF5F7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27210EB1" w14:textId="038F0551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354BC027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563C44E" w14:textId="326F9C1F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26</w:t>
            </w:r>
          </w:p>
        </w:tc>
        <w:tc>
          <w:tcPr>
            <w:tcW w:w="4678" w:type="dxa"/>
          </w:tcPr>
          <w:p w14:paraId="3F6ECF4C" w14:textId="32BF1C2F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Amazon Fire TV Stick 4K Streaming Media Player (2021 Edition)</w:t>
            </w:r>
          </w:p>
        </w:tc>
        <w:tc>
          <w:tcPr>
            <w:tcW w:w="1134" w:type="dxa"/>
          </w:tcPr>
          <w:p w14:paraId="1913686F" w14:textId="68A8F8C9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59" w:type="dxa"/>
          </w:tcPr>
          <w:p w14:paraId="189A2B4A" w14:textId="52F20921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61C2B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6D7B7BDD" w14:textId="3321EA10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5E517AFF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91F109C" w14:textId="6A9252F4" w:rsidR="00995067" w:rsidRPr="00492684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lastRenderedPageBreak/>
              <w:t>27</w:t>
            </w:r>
          </w:p>
        </w:tc>
        <w:tc>
          <w:tcPr>
            <w:tcW w:w="4678" w:type="dxa"/>
          </w:tcPr>
          <w:p w14:paraId="07CCF370" w14:textId="476364D6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594B3D">
              <w:rPr>
                <w:lang w:val="en-GB"/>
              </w:rPr>
              <w:t>Senal 3' Replacement Cable for SMH-1000 &amp; 1200 Headphones (Straight)</w:t>
            </w:r>
          </w:p>
        </w:tc>
        <w:tc>
          <w:tcPr>
            <w:tcW w:w="1134" w:type="dxa"/>
          </w:tcPr>
          <w:p w14:paraId="5CA3BD18" w14:textId="4B203B03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109A1E69" w14:textId="31E95724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62BC1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038D49B6" w14:textId="4C613CED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95067" w:rsidRPr="00492684" w14:paraId="5DA9158C" w14:textId="77777777" w:rsidTr="00995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C901E36" w14:textId="56692475" w:rsidR="00995067" w:rsidRDefault="00995067" w:rsidP="00995067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23</w:t>
            </w:r>
          </w:p>
        </w:tc>
        <w:tc>
          <w:tcPr>
            <w:tcW w:w="4678" w:type="dxa"/>
          </w:tcPr>
          <w:p w14:paraId="6FE3FC18" w14:textId="35440F37" w:rsidR="00995067" w:rsidRPr="00594B3D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A4422E">
              <w:rPr>
                <w:lang w:val="en-GB"/>
              </w:rPr>
              <w:t>Canon EOS Rebel SL3 DSLR Camera (Black, Body Only)</w:t>
            </w:r>
          </w:p>
        </w:tc>
        <w:tc>
          <w:tcPr>
            <w:tcW w:w="1134" w:type="dxa"/>
          </w:tcPr>
          <w:p w14:paraId="184B15F0" w14:textId="1AA8936B" w:rsidR="00995067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13955D59" w14:textId="5FC0C41D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62BC1">
              <w:rPr>
                <w:lang w:val="en-GB"/>
              </w:rPr>
              <w:t>31 Jan, 2022</w:t>
            </w:r>
          </w:p>
        </w:tc>
        <w:tc>
          <w:tcPr>
            <w:tcW w:w="1417" w:type="dxa"/>
          </w:tcPr>
          <w:p w14:paraId="642AEBE8" w14:textId="52F04E10" w:rsidR="00995067" w:rsidRPr="00492684" w:rsidRDefault="00995067" w:rsidP="009950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D561" w14:textId="77777777" w:rsidR="007968D5" w:rsidRDefault="007968D5">
      <w:r>
        <w:separator/>
      </w:r>
    </w:p>
  </w:endnote>
  <w:endnote w:type="continuationSeparator" w:id="0">
    <w:p w14:paraId="72F9D652" w14:textId="77777777" w:rsidR="007968D5" w:rsidRDefault="007968D5">
      <w:r>
        <w:continuationSeparator/>
      </w:r>
    </w:p>
  </w:endnote>
  <w:endnote w:type="continuationNotice" w:id="1">
    <w:p w14:paraId="1682170E" w14:textId="77777777" w:rsidR="007968D5" w:rsidRDefault="007968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36245" w:rsidRPr="0093624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36245" w:rsidRPr="0093624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0413F4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576A3">
      <w:rPr>
        <w:noProof/>
      </w:rPr>
      <w:t>2021-11-29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2A3E1" w14:textId="77777777" w:rsidR="007968D5" w:rsidRDefault="007968D5">
      <w:r>
        <w:separator/>
      </w:r>
    </w:p>
  </w:footnote>
  <w:footnote w:type="continuationSeparator" w:id="0">
    <w:p w14:paraId="1E1BC390" w14:textId="77777777" w:rsidR="007968D5" w:rsidRDefault="007968D5">
      <w:r>
        <w:continuationSeparator/>
      </w:r>
    </w:p>
  </w:footnote>
  <w:footnote w:type="continuationNotice" w:id="1">
    <w:p w14:paraId="2EAF48C0" w14:textId="77777777" w:rsidR="007968D5" w:rsidRDefault="007968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3762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5F7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314C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097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9D5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6C87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4B3D"/>
    <w:rsid w:val="00595B07"/>
    <w:rsid w:val="005961E9"/>
    <w:rsid w:val="005A0B7C"/>
    <w:rsid w:val="005A0BEB"/>
    <w:rsid w:val="005A3C30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7AB8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333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3F9E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8D5"/>
    <w:rsid w:val="00796DC8"/>
    <w:rsid w:val="0079701C"/>
    <w:rsid w:val="00797633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52F5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6245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0176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5067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005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22E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576A3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2D3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D7506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1FD1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0A38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153A9AB0-289C-40BF-9234-476A9A7C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EE38FD-5EE0-4C4C-A7D3-1FD32C955A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4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2909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subject/>
  <dc:creator>jason.lee@gggi.org;Jisu Min</dc:creator>
  <cp:keywords/>
  <dc:description/>
  <cp:lastModifiedBy>Ruteta Tetabo</cp:lastModifiedBy>
  <cp:revision>4</cp:revision>
  <cp:lastPrinted>2013-10-18T08:32:00Z</cp:lastPrinted>
  <dcterms:created xsi:type="dcterms:W3CDTF">2021-11-23T03:12:00Z</dcterms:created>
  <dcterms:modified xsi:type="dcterms:W3CDTF">2021-11-28T23:06:00Z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